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97ADA" w:rsidRPr="00997ADA" w:rsidTr="0007102A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97ADA" w:rsidRPr="00186125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Ακουστικά Κεφαλής με Μικρόφωνο</w:t>
            </w:r>
          </w:p>
        </w:tc>
      </w:tr>
      <w:tr w:rsidR="00997ADA" w:rsidRPr="008D329F" w:rsidTr="0007102A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97ADA" w:rsidRPr="008D329F" w:rsidTr="0007102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97ADA" w:rsidRPr="008D329F" w:rsidTr="0007102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97ADA" w:rsidRPr="008D329F" w:rsidTr="0007102A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Ενσύρματη σύνδεση</w:t>
            </w:r>
          </w:p>
        </w:tc>
        <w:tc>
          <w:tcPr>
            <w:tcW w:w="1080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97ADA" w:rsidRPr="008D329F" w:rsidTr="0007102A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997ADA" w:rsidRPr="005A5A85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ακουστικών: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over ear</w:t>
            </w:r>
          </w:p>
        </w:tc>
        <w:tc>
          <w:tcPr>
            <w:tcW w:w="1080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97ADA" w:rsidRPr="008D329F" w:rsidTr="0007102A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997ADA" w:rsidRPr="005A5A85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Ενσωματωμένο μικρόφωνο</w:t>
            </w:r>
          </w:p>
        </w:tc>
        <w:tc>
          <w:tcPr>
            <w:tcW w:w="1080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97ADA" w:rsidRPr="008D329F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997ADA" w:rsidRPr="00F2082D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Μικρόφωνο εξάλειψης θορύβου</w:t>
            </w:r>
          </w:p>
        </w:tc>
        <w:tc>
          <w:tcPr>
            <w:tcW w:w="1080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97ADA" w:rsidRPr="008D329F" w:rsidTr="0007102A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:rsidR="00997ADA" w:rsidRPr="0085750E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Σύνδεση με συστήματα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Windows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0 ή νεότερα, και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Linux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Kernel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2.6+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νεότερο</w:t>
            </w:r>
          </w:p>
        </w:tc>
        <w:tc>
          <w:tcPr>
            <w:tcW w:w="1080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97ADA" w:rsidRPr="008D329F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&gt;=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 έτη</w:t>
            </w:r>
          </w:p>
        </w:tc>
        <w:tc>
          <w:tcPr>
            <w:tcW w:w="1080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97ADA" w:rsidRPr="008D329F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997ADA" w:rsidRPr="005A5A85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7ADA" w:rsidRPr="008D329F" w:rsidRDefault="00997ADA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6510CE" w:rsidRDefault="006510CE">
      <w:bookmarkStart w:id="0" w:name="_GoBack"/>
      <w:bookmarkEnd w:id="0"/>
    </w:p>
    <w:sectPr w:rsidR="006510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495"/>
    <w:rsid w:val="006510CE"/>
    <w:rsid w:val="00997ADA"/>
    <w:rsid w:val="00A0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7EA17E-2752-4E86-95E3-B3144C01C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ADA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168B78C3</Template>
  <TotalTime>1</TotalTime>
  <Pages>1</Pages>
  <Words>67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2025-10-29T12:02:00Z</dcterms:created>
  <dcterms:modified xsi:type="dcterms:W3CDTF">2025-10-29T12:02:00Z</dcterms:modified>
</cp:coreProperties>
</file>